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34BC2" w14:textId="0B1CD6A1" w:rsidR="0033470C" w:rsidRPr="00EE59E1" w:rsidRDefault="0033470C" w:rsidP="003347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91753531"/>
      <w:r w:rsidRPr="00EE59E1">
        <w:rPr>
          <w:b/>
          <w:sz w:val="24"/>
        </w:rPr>
        <w:t>3GPP TSG-SA2 Meeting #1</w:t>
      </w:r>
      <w:r>
        <w:rPr>
          <w:b/>
          <w:sz w:val="24"/>
        </w:rPr>
        <w:t>54AH</w:t>
      </w:r>
      <w:r w:rsidRPr="00EE59E1">
        <w:rPr>
          <w:b/>
          <w:i/>
          <w:sz w:val="28"/>
        </w:rPr>
        <w:tab/>
      </w:r>
      <w:r w:rsidR="001A0949" w:rsidRPr="001A0949">
        <w:rPr>
          <w:b/>
          <w:i/>
          <w:sz w:val="28"/>
        </w:rPr>
        <w:t>S2-230</w:t>
      </w:r>
      <w:r w:rsidR="0037024B">
        <w:rPr>
          <w:b/>
          <w:i/>
          <w:sz w:val="28"/>
        </w:rPr>
        <w:t>1367</w:t>
      </w:r>
    </w:p>
    <w:p w14:paraId="146D54F4" w14:textId="4A99ADAD" w:rsidR="00582DF8" w:rsidRDefault="0033470C" w:rsidP="0033470C">
      <w:pPr>
        <w:pStyle w:val="CRCoverPage"/>
        <w:outlineLvl w:val="0"/>
        <w:rPr>
          <w:b/>
          <w:noProof/>
          <w:sz w:val="24"/>
        </w:rPr>
      </w:pPr>
      <w:r w:rsidRPr="0025571F">
        <w:rPr>
          <w:rFonts w:cs="Arial"/>
          <w:b/>
          <w:bCs/>
          <w:sz w:val="24"/>
          <w:szCs w:val="24"/>
        </w:rPr>
        <w:t>16-20 January</w:t>
      </w:r>
      <w:r w:rsidRPr="0025571F">
        <w:rPr>
          <w:rFonts w:cs="Arial"/>
          <w:b/>
          <w:sz w:val="24"/>
        </w:rPr>
        <w:t xml:space="preserve"> 2023</w:t>
      </w:r>
      <w:r>
        <w:rPr>
          <w:rFonts w:cs="Arial"/>
          <w:b/>
          <w:sz w:val="24"/>
        </w:rPr>
        <w:t xml:space="preserve">, </w:t>
      </w:r>
      <w:proofErr w:type="spellStart"/>
      <w:r>
        <w:rPr>
          <w:rFonts w:cs="Arial"/>
          <w:b/>
          <w:sz w:val="24"/>
        </w:rPr>
        <w:t>Elbonia</w:t>
      </w:r>
      <w:proofErr w:type="spellEnd"/>
      <w:r w:rsidR="00CC6F08">
        <w:rPr>
          <w:rFonts w:cs="Arial"/>
          <w:b/>
          <w:noProof/>
          <w:color w:val="3333FF"/>
          <w:sz w:val="24"/>
        </w:rPr>
        <w:t xml:space="preserve">               </w:t>
      </w:r>
      <w:r w:rsidR="00CC6F08">
        <w:rPr>
          <w:rFonts w:cs="Arial"/>
          <w:b/>
          <w:noProof/>
          <w:color w:val="3333FF"/>
          <w:sz w:val="24"/>
        </w:rPr>
        <w:tab/>
      </w:r>
      <w:r w:rsidR="00CC6F08">
        <w:rPr>
          <w:rFonts w:cs="Arial"/>
          <w:b/>
          <w:noProof/>
          <w:color w:val="3333FF"/>
          <w:sz w:val="24"/>
        </w:rPr>
        <w:tab/>
        <w:t xml:space="preserve"> </w:t>
      </w:r>
      <w:r w:rsidR="00CC6F08">
        <w:rPr>
          <w:b/>
          <w:noProof/>
          <w:color w:val="3333FF"/>
        </w:rPr>
        <w:t xml:space="preserve"> </w:t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ab/>
      </w:r>
      <w:r>
        <w:rPr>
          <w:b/>
          <w:noProof/>
          <w:color w:val="3333FF"/>
        </w:rPr>
        <w:tab/>
      </w:r>
      <w:r w:rsidR="00CC6F08">
        <w:rPr>
          <w:b/>
          <w:noProof/>
          <w:color w:val="3333FF"/>
        </w:rPr>
        <w:t>(revision of S2-2</w:t>
      </w:r>
      <w:r>
        <w:rPr>
          <w:b/>
          <w:noProof/>
          <w:color w:val="3333FF"/>
        </w:rPr>
        <w:t>3</w:t>
      </w:r>
      <w:r w:rsidR="00CC6F08">
        <w:rPr>
          <w:b/>
          <w:noProof/>
          <w:color w:val="3333FF"/>
        </w:rPr>
        <w:t>0</w:t>
      </w:r>
      <w:r w:rsidR="0037024B">
        <w:rPr>
          <w:b/>
          <w:noProof/>
          <w:color w:val="3333FF"/>
        </w:rPr>
        <w:t>0972</w:t>
      </w:r>
      <w:r w:rsidR="00CC6F08">
        <w:rPr>
          <w:b/>
          <w:noProof/>
          <w:color w:val="3333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5A7B3471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621B1">
              <w:rPr>
                <w:b/>
                <w:noProof/>
                <w:sz w:val="28"/>
              </w:rPr>
              <w:t>50</w:t>
            </w:r>
            <w:r w:rsidR="00F1089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23E8D4FF" w:rsidR="00582DF8" w:rsidRDefault="00F4119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495FE1">
              <w:rPr>
                <w:b/>
                <w:noProof/>
                <w:sz w:val="24"/>
                <w:szCs w:val="24"/>
              </w:rPr>
              <w:t>4028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66776146" w:rsidR="00582DF8" w:rsidRPr="00F5612F" w:rsidRDefault="00F5612F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F5612F">
              <w:rPr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E65777C" w:rsidR="00582DF8" w:rsidRDefault="00334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A584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A584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558BC6AF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23B82545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123F3CD3" w:rsidR="00582DF8" w:rsidRDefault="006B13E6">
      <w:pPr>
        <w:rPr>
          <w:sz w:val="8"/>
          <w:szCs w:val="8"/>
        </w:rPr>
      </w:pPr>
      <w:r>
        <w:rPr>
          <w:sz w:val="8"/>
          <w:szCs w:val="8"/>
        </w:rPr>
        <w:t>s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 w:rsidTr="211F514F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 w:rsidTr="00EF3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A8205DB" w14:textId="49B87F59" w:rsidR="00582DF8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on PIN Architecture</w:t>
            </w:r>
          </w:p>
        </w:tc>
      </w:tr>
      <w:tr w:rsidR="00582DF8" w14:paraId="425446F5" w14:textId="77777777" w:rsidTr="211F514F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5C67A1A6" w14:textId="1850E631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582DF8" w14:paraId="60FB404C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CC"/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CC"/>
          </w:tcPr>
          <w:p w14:paraId="16E0A7A1" w14:textId="4662ECE4" w:rsidR="00582DF8" w:rsidRDefault="00F10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44ED6B97" w14:textId="790FF7D6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3470C">
              <w:rPr>
                <w:noProof/>
              </w:rPr>
              <w:t>3-01-</w:t>
            </w:r>
            <w:r w:rsidR="00E05A6B">
              <w:rPr>
                <w:noProof/>
              </w:rPr>
              <w:t>09</w:t>
            </w:r>
          </w:p>
        </w:tc>
      </w:tr>
      <w:tr w:rsidR="00582DF8" w14:paraId="7132943B" w14:textId="77777777" w:rsidTr="00EF3EA8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 w:rsidTr="00EF3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CC"/>
          </w:tcPr>
          <w:p w14:paraId="509A34C2" w14:textId="12D5EE61" w:rsidR="00582DF8" w:rsidRDefault="00F108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CC"/>
          </w:tcPr>
          <w:p w14:paraId="5C1EE146" w14:textId="16D0E660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5845">
              <w:rPr>
                <w:noProof/>
              </w:rPr>
              <w:t>8</w:t>
            </w:r>
          </w:p>
        </w:tc>
      </w:tr>
      <w:tr w:rsidR="00582DF8" w14:paraId="4011C238" w14:textId="77777777" w:rsidTr="211F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 w:rsidTr="211F514F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3E1B4AAF" w14:textId="7EEC491A" w:rsidR="0092756B" w:rsidRDefault="005F6173" w:rsidP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PIN Architecture needs to be specified in TS 23.501 as per the conclusions in the TR 23.700-88.</w:t>
            </w:r>
          </w:p>
        </w:tc>
      </w:tr>
      <w:tr w:rsidR="00582DF8" w14:paraId="57D76FC2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087D77B7" w14:textId="515C6EAB" w:rsidR="006621B1" w:rsidRPr="000E080B" w:rsidRDefault="005F6173" w:rsidP="0080154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Informative annex is added explaining the PIN Architecture</w:t>
            </w:r>
          </w:p>
        </w:tc>
      </w:tr>
      <w:tr w:rsidR="00582DF8" w14:paraId="227E27F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CC"/>
          </w:tcPr>
          <w:p w14:paraId="726186D2" w14:textId="77777777" w:rsidR="00582DF8" w:rsidRPr="000E080B" w:rsidRDefault="00582DF8" w:rsidP="000E08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82DF8" w14:paraId="62CD1A0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D0F17C" w14:textId="58A59194" w:rsidR="00582DF8" w:rsidRPr="000E080B" w:rsidRDefault="005F617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Imcomplete PIN specification</w:t>
            </w:r>
          </w:p>
        </w:tc>
      </w:tr>
      <w:tr w:rsidR="00582DF8" w14:paraId="56E6709F" w14:textId="77777777" w:rsidTr="211F514F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CC"/>
          </w:tcPr>
          <w:p w14:paraId="54415470" w14:textId="1FED76C5" w:rsidR="00582DF8" w:rsidRDefault="001B76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Annex Y</w:t>
            </w:r>
            <w:r w:rsidR="005F6173">
              <w:rPr>
                <w:noProof/>
                <w:lang w:eastAsia="ko-KR"/>
              </w:rPr>
              <w:t xml:space="preserve"> (New)</w:t>
            </w:r>
          </w:p>
        </w:tc>
      </w:tr>
      <w:tr w:rsidR="00582DF8" w14:paraId="3400F1C9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 w:rsidTr="00EF3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CC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CC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 w:rsidTr="211F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 w:rsidTr="00EF3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ECADC5" w14:textId="13125EA3" w:rsidR="00582DF8" w:rsidRDefault="00582DF8" w:rsidP="001C10AA">
            <w:pPr>
              <w:pStyle w:val="B2"/>
              <w:ind w:left="0" w:firstLine="0"/>
            </w:pPr>
          </w:p>
        </w:tc>
      </w:tr>
      <w:tr w:rsidR="00582DF8" w14:paraId="3DFDD17A" w14:textId="77777777" w:rsidTr="211F51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 w:rsidTr="00EF3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11992573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(all </w:t>
      </w:r>
      <w:r w:rsidR="00376A5F">
        <w:rPr>
          <w:rFonts w:ascii="Arial" w:hAnsi="Arial"/>
          <w:i/>
          <w:color w:val="FF0000"/>
          <w:sz w:val="24"/>
          <w:lang w:val="en-US"/>
        </w:rPr>
        <w:t>text</w:t>
      </w:r>
      <w:r w:rsidR="00424F39">
        <w:rPr>
          <w:rFonts w:ascii="Arial" w:hAnsi="Arial"/>
          <w:i/>
          <w:color w:val="FF0000"/>
          <w:sz w:val="24"/>
          <w:lang w:val="en-US"/>
        </w:rPr>
        <w:t xml:space="preserve"> are new)</w:t>
      </w:r>
    </w:p>
    <w:p w14:paraId="7CAA619A" w14:textId="77777777" w:rsidR="005134A1" w:rsidRPr="001B7C50" w:rsidRDefault="005134A1" w:rsidP="005134A1">
      <w:pPr>
        <w:pStyle w:val="Heading8"/>
      </w:pPr>
      <w:bookmarkStart w:id="2" w:name="_Toc122440973"/>
      <w:r w:rsidRPr="001B7C50">
        <w:t xml:space="preserve">Annex </w:t>
      </w:r>
      <w:r w:rsidRPr="002504C8">
        <w:t>Y</w:t>
      </w:r>
      <w:r w:rsidRPr="001B7C50">
        <w:t xml:space="preserve"> (</w:t>
      </w:r>
      <w:r>
        <w:t>I</w:t>
      </w:r>
      <w:r w:rsidRPr="001B7C50">
        <w:t>n</w:t>
      </w:r>
      <w:r>
        <w:t>f</w:t>
      </w:r>
      <w:r w:rsidRPr="001B7C50">
        <w:t>ormative):</w:t>
      </w:r>
      <w:r w:rsidRPr="001B7C50">
        <w:br/>
      </w:r>
      <w:bookmarkEnd w:id="2"/>
      <w:r>
        <w:t>Personal IoT Networks</w:t>
      </w:r>
    </w:p>
    <w:p w14:paraId="2F6F4755" w14:textId="77777777" w:rsidR="005134A1" w:rsidRDefault="005134A1" w:rsidP="005134A1">
      <w:pPr>
        <w:pStyle w:val="Heading1"/>
      </w:pPr>
      <w:bookmarkStart w:id="3" w:name="_Toc122440974"/>
      <w:r>
        <w:t>Y</w:t>
      </w:r>
      <w:r w:rsidRPr="001B7C50">
        <w:t>.1</w:t>
      </w:r>
      <w:r w:rsidRPr="001B7C50">
        <w:tab/>
      </w:r>
      <w:bookmarkEnd w:id="3"/>
      <w:r>
        <w:t>PIN Architecture</w:t>
      </w:r>
    </w:p>
    <w:p w14:paraId="5B10616B" w14:textId="77777777" w:rsidR="005134A1" w:rsidRDefault="005134A1" w:rsidP="005134A1">
      <w:pPr>
        <w:pStyle w:val="Heading2"/>
      </w:pPr>
      <w:bookmarkStart w:id="4" w:name="_Toc122440976"/>
      <w:r>
        <w:t>Y</w:t>
      </w:r>
      <w:r w:rsidRPr="001B7C50">
        <w:t>.</w:t>
      </w:r>
      <w:r>
        <w:t>1</w:t>
      </w:r>
      <w:r w:rsidRPr="001B7C50">
        <w:t>.1</w:t>
      </w:r>
      <w:r w:rsidRPr="001B7C50">
        <w:tab/>
      </w:r>
      <w:r>
        <w:t>PIN reference</w:t>
      </w:r>
      <w:r w:rsidRPr="001B7C50">
        <w:t xml:space="preserve"> </w:t>
      </w:r>
      <w:bookmarkEnd w:id="4"/>
      <w:r>
        <w:t>architecture</w:t>
      </w:r>
    </w:p>
    <w:p w14:paraId="1E762209" w14:textId="77777777" w:rsidR="005134A1" w:rsidRDefault="005134A1" w:rsidP="005134A1"/>
    <w:p w14:paraId="350476C8" w14:textId="1CF37EC3" w:rsidR="005134A1" w:rsidRDefault="008E5A3F" w:rsidP="005134A1">
      <w:r>
        <w:object w:dxaOrig="10329" w:dyaOrig="4179" w14:anchorId="43A06E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75pt;height:190.85pt" o:ole="">
            <v:imagedata r:id="rId18" o:title=""/>
          </v:shape>
          <o:OLEObject Type="Embed" ProgID="Visio.Drawing.15" ShapeID="_x0000_i1025" DrawAspect="Content" ObjectID="_1735959984" r:id="rId19"/>
        </w:object>
      </w:r>
    </w:p>
    <w:p w14:paraId="074DA363" w14:textId="77777777" w:rsidR="005134A1" w:rsidRPr="001B7C50" w:rsidRDefault="005134A1" w:rsidP="005134A1">
      <w:pPr>
        <w:pStyle w:val="TF"/>
      </w:pPr>
      <w:r w:rsidRPr="001B7C50">
        <w:t xml:space="preserve">Figure </w:t>
      </w:r>
      <w:r>
        <w:t>Y</w:t>
      </w:r>
      <w:r w:rsidRPr="001B7C50">
        <w:t>.</w:t>
      </w:r>
      <w:r>
        <w:t>1</w:t>
      </w:r>
      <w:r w:rsidRPr="001B7C50">
        <w:t>.</w:t>
      </w:r>
      <w:r>
        <w:t>1</w:t>
      </w:r>
      <w:r w:rsidRPr="001B7C50">
        <w:t xml:space="preserve">-1: </w:t>
      </w:r>
      <w:r>
        <w:t>PIN reference architecture</w:t>
      </w:r>
    </w:p>
    <w:p w14:paraId="2877D5AD" w14:textId="5509B6FF" w:rsidR="005134A1" w:rsidRPr="00977052" w:rsidRDefault="005134A1" w:rsidP="002504C8">
      <w:r>
        <w:t xml:space="preserve">Figure Y.1.1-1 shows the logical PIN reference architecture. </w:t>
      </w:r>
    </w:p>
    <w:p w14:paraId="7E3A1008" w14:textId="7399366B" w:rsidR="00E05A6B" w:rsidRDefault="00E05A6B" w:rsidP="00E05A6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07BDC584" w14:textId="77777777" w:rsidR="00E05A6B" w:rsidRDefault="00E05A6B" w:rsidP="003C6843">
      <w:pPr>
        <w:pStyle w:val="B1"/>
        <w:rPr>
          <w:rFonts w:eastAsia="DengXian"/>
        </w:rPr>
      </w:pPr>
    </w:p>
    <w:sectPr w:rsidR="00E05A6B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4058E" w14:textId="77777777" w:rsidR="00805AB7" w:rsidRDefault="00805AB7">
      <w:r>
        <w:separator/>
      </w:r>
    </w:p>
  </w:endnote>
  <w:endnote w:type="continuationSeparator" w:id="0">
    <w:p w14:paraId="48398ECD" w14:textId="77777777" w:rsidR="00805AB7" w:rsidRDefault="00805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18208" w14:textId="77777777" w:rsidR="00805AB7" w:rsidRDefault="00805AB7">
      <w:r>
        <w:separator/>
      </w:r>
    </w:p>
  </w:footnote>
  <w:footnote w:type="continuationSeparator" w:id="0">
    <w:p w14:paraId="25106D32" w14:textId="77777777" w:rsidR="00805AB7" w:rsidRDefault="00805A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C72B" w14:textId="77777777" w:rsidR="00582DF8" w:rsidRDefault="00582D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28331664">
    <w:abstractNumId w:val="1"/>
  </w:num>
  <w:num w:numId="2" w16cid:durableId="1503737093">
    <w:abstractNumId w:val="0"/>
  </w:num>
  <w:num w:numId="3" w16cid:durableId="1197624224">
    <w:abstractNumId w:val="2"/>
  </w:num>
  <w:num w:numId="4" w16cid:durableId="19940664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43C01"/>
    <w:rsid w:val="00045795"/>
    <w:rsid w:val="000858CF"/>
    <w:rsid w:val="00095AC7"/>
    <w:rsid w:val="000A1D69"/>
    <w:rsid w:val="000B6DE1"/>
    <w:rsid w:val="000E080B"/>
    <w:rsid w:val="000E0EDA"/>
    <w:rsid w:val="00135557"/>
    <w:rsid w:val="0013661C"/>
    <w:rsid w:val="001413D9"/>
    <w:rsid w:val="001463A6"/>
    <w:rsid w:val="00154966"/>
    <w:rsid w:val="00160051"/>
    <w:rsid w:val="00184D8E"/>
    <w:rsid w:val="00186384"/>
    <w:rsid w:val="00186F8D"/>
    <w:rsid w:val="001916EC"/>
    <w:rsid w:val="001A0949"/>
    <w:rsid w:val="001B015E"/>
    <w:rsid w:val="001B7658"/>
    <w:rsid w:val="001C10AA"/>
    <w:rsid w:val="001D20DA"/>
    <w:rsid w:val="001D519F"/>
    <w:rsid w:val="001D5D28"/>
    <w:rsid w:val="001F20D3"/>
    <w:rsid w:val="00226BE3"/>
    <w:rsid w:val="002365BA"/>
    <w:rsid w:val="002504C8"/>
    <w:rsid w:val="00270324"/>
    <w:rsid w:val="00271CF1"/>
    <w:rsid w:val="00272C13"/>
    <w:rsid w:val="00274C55"/>
    <w:rsid w:val="00275381"/>
    <w:rsid w:val="002831D7"/>
    <w:rsid w:val="00292395"/>
    <w:rsid w:val="002C579E"/>
    <w:rsid w:val="002E194A"/>
    <w:rsid w:val="00315558"/>
    <w:rsid w:val="00327563"/>
    <w:rsid w:val="0033470C"/>
    <w:rsid w:val="003679CF"/>
    <w:rsid w:val="0037024B"/>
    <w:rsid w:val="00376A5F"/>
    <w:rsid w:val="003B2F8D"/>
    <w:rsid w:val="003C6843"/>
    <w:rsid w:val="003E464A"/>
    <w:rsid w:val="003E600F"/>
    <w:rsid w:val="00401C31"/>
    <w:rsid w:val="0041751A"/>
    <w:rsid w:val="00424F39"/>
    <w:rsid w:val="00442D26"/>
    <w:rsid w:val="00455294"/>
    <w:rsid w:val="004723A7"/>
    <w:rsid w:val="00495FE1"/>
    <w:rsid w:val="004B5017"/>
    <w:rsid w:val="004B6B64"/>
    <w:rsid w:val="004D0D19"/>
    <w:rsid w:val="004E31A4"/>
    <w:rsid w:val="004E6E8B"/>
    <w:rsid w:val="00510FFA"/>
    <w:rsid w:val="005134A1"/>
    <w:rsid w:val="00520233"/>
    <w:rsid w:val="00522101"/>
    <w:rsid w:val="00525E64"/>
    <w:rsid w:val="00526F33"/>
    <w:rsid w:val="00540F29"/>
    <w:rsid w:val="00550706"/>
    <w:rsid w:val="00582DF8"/>
    <w:rsid w:val="00593FCD"/>
    <w:rsid w:val="005971B1"/>
    <w:rsid w:val="005A5845"/>
    <w:rsid w:val="005E0CFB"/>
    <w:rsid w:val="005F01C8"/>
    <w:rsid w:val="005F26EC"/>
    <w:rsid w:val="005F6173"/>
    <w:rsid w:val="00607AF0"/>
    <w:rsid w:val="006405AE"/>
    <w:rsid w:val="0065006B"/>
    <w:rsid w:val="006621B1"/>
    <w:rsid w:val="00692B22"/>
    <w:rsid w:val="006B13E6"/>
    <w:rsid w:val="006B3823"/>
    <w:rsid w:val="006F3A14"/>
    <w:rsid w:val="006F4E91"/>
    <w:rsid w:val="0070515B"/>
    <w:rsid w:val="0070708B"/>
    <w:rsid w:val="00716C66"/>
    <w:rsid w:val="00720AD8"/>
    <w:rsid w:val="00720D6A"/>
    <w:rsid w:val="00731762"/>
    <w:rsid w:val="007632B4"/>
    <w:rsid w:val="00770492"/>
    <w:rsid w:val="00781D5B"/>
    <w:rsid w:val="007833ED"/>
    <w:rsid w:val="007C30FE"/>
    <w:rsid w:val="007E3623"/>
    <w:rsid w:val="00801543"/>
    <w:rsid w:val="00805AB7"/>
    <w:rsid w:val="008074C6"/>
    <w:rsid w:val="008239F7"/>
    <w:rsid w:val="00863BB7"/>
    <w:rsid w:val="008672D7"/>
    <w:rsid w:val="008706C2"/>
    <w:rsid w:val="008758C8"/>
    <w:rsid w:val="008E5A3F"/>
    <w:rsid w:val="0090525F"/>
    <w:rsid w:val="0091295D"/>
    <w:rsid w:val="0092267B"/>
    <w:rsid w:val="0092756B"/>
    <w:rsid w:val="0093186F"/>
    <w:rsid w:val="00936277"/>
    <w:rsid w:val="00944A32"/>
    <w:rsid w:val="009504E1"/>
    <w:rsid w:val="00964855"/>
    <w:rsid w:val="00991ADD"/>
    <w:rsid w:val="009B2045"/>
    <w:rsid w:val="009C00B3"/>
    <w:rsid w:val="009C4E58"/>
    <w:rsid w:val="009C700D"/>
    <w:rsid w:val="009D4FEB"/>
    <w:rsid w:val="009D6830"/>
    <w:rsid w:val="009F3F0A"/>
    <w:rsid w:val="00A32CC3"/>
    <w:rsid w:val="00A74645"/>
    <w:rsid w:val="00A95704"/>
    <w:rsid w:val="00A963FA"/>
    <w:rsid w:val="00AB0ABA"/>
    <w:rsid w:val="00AC4256"/>
    <w:rsid w:val="00AE1F35"/>
    <w:rsid w:val="00B26929"/>
    <w:rsid w:val="00B419B2"/>
    <w:rsid w:val="00B52D3B"/>
    <w:rsid w:val="00B56068"/>
    <w:rsid w:val="00B74F29"/>
    <w:rsid w:val="00B91B1B"/>
    <w:rsid w:val="00BD02A9"/>
    <w:rsid w:val="00BE58D9"/>
    <w:rsid w:val="00C13251"/>
    <w:rsid w:val="00C46C9E"/>
    <w:rsid w:val="00C561E9"/>
    <w:rsid w:val="00CA6B93"/>
    <w:rsid w:val="00CB12E6"/>
    <w:rsid w:val="00CB45D0"/>
    <w:rsid w:val="00CC3886"/>
    <w:rsid w:val="00CC6F08"/>
    <w:rsid w:val="00CD1D8A"/>
    <w:rsid w:val="00CE0F73"/>
    <w:rsid w:val="00CE72E0"/>
    <w:rsid w:val="00CF24C3"/>
    <w:rsid w:val="00D52BFD"/>
    <w:rsid w:val="00D62B93"/>
    <w:rsid w:val="00D769BD"/>
    <w:rsid w:val="00DA2C8E"/>
    <w:rsid w:val="00DB0860"/>
    <w:rsid w:val="00DB1C2E"/>
    <w:rsid w:val="00DB4E7C"/>
    <w:rsid w:val="00DC6900"/>
    <w:rsid w:val="00DC7745"/>
    <w:rsid w:val="00DD6048"/>
    <w:rsid w:val="00DE2425"/>
    <w:rsid w:val="00DF5488"/>
    <w:rsid w:val="00E05A6B"/>
    <w:rsid w:val="00E11EFA"/>
    <w:rsid w:val="00E425BA"/>
    <w:rsid w:val="00E567F7"/>
    <w:rsid w:val="00E72B1F"/>
    <w:rsid w:val="00E760E3"/>
    <w:rsid w:val="00E842C8"/>
    <w:rsid w:val="00EA4F8A"/>
    <w:rsid w:val="00EB74EB"/>
    <w:rsid w:val="00EC19D6"/>
    <w:rsid w:val="00ED23C8"/>
    <w:rsid w:val="00ED28C8"/>
    <w:rsid w:val="00EF3EA8"/>
    <w:rsid w:val="00F02E57"/>
    <w:rsid w:val="00F10893"/>
    <w:rsid w:val="00F4119C"/>
    <w:rsid w:val="00F5612F"/>
    <w:rsid w:val="00F63AF6"/>
    <w:rsid w:val="00F65FD8"/>
    <w:rsid w:val="00FC7D03"/>
    <w:rsid w:val="211F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5820F3"/>
  <w15:docId w15:val="{D0B4628F-7DCF-41D7-9F5F-E700F44C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CC6F08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731762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5AIRPNAIUNRU-2028481721-7793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https://nokia.sharepoint.com/sites/c5g/e2earch/_layouts/15/DocIdRedir.aspx?ID=5AIRPNAIUNRU-2028481721-7793</Url>
      <Description>5AIRPNAIUNRU-2028481721-7793</Description>
    </_dlc_DocIdUrl>
  </documentManagement>
</p:properties>
</file>

<file path=customXml/itemProps1.xml><?xml version="1.0" encoding="utf-8"?>
<ds:datastoreItem xmlns:ds="http://schemas.openxmlformats.org/officeDocument/2006/customXml" ds:itemID="{B3CD993C-C35A-4F18-90A8-8370E27384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01-13-0701_01-13-0656_Ericsson comment</cp:lastModifiedBy>
  <cp:revision>7</cp:revision>
  <cp:lastPrinted>1900-12-31T16:00:00Z</cp:lastPrinted>
  <dcterms:created xsi:type="dcterms:W3CDTF">2023-01-18T13:58:00Z</dcterms:created>
  <dcterms:modified xsi:type="dcterms:W3CDTF">2023-01-23T06:19:00Z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ede45540-3d0a-4a7a-9224-764695d46edb</vt:lpwstr>
  </property>
</Properties>
</file>